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153C7" w14:textId="77777777" w:rsidR="00162368" w:rsidRDefault="00162368" w:rsidP="001623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BURTON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fl.1414)</w:t>
      </w:r>
    </w:p>
    <w:p w14:paraId="6BF7BA41" w14:textId="77777777" w:rsidR="00162368" w:rsidRDefault="00162368" w:rsidP="001623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King’s spy.</w:t>
      </w:r>
    </w:p>
    <w:p w14:paraId="19B13BF6" w14:textId="77777777" w:rsidR="00162368" w:rsidRDefault="00162368" w:rsidP="001623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F561905" w14:textId="77777777" w:rsidR="00162368" w:rsidRDefault="00162368" w:rsidP="001623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0AA7AF" w14:textId="77777777" w:rsidR="00162368" w:rsidRDefault="00162368" w:rsidP="001623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paid £5 for revealing the plans of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lollards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4CFE0BA" w14:textId="77777777" w:rsidR="00162368" w:rsidRDefault="00162368" w:rsidP="0016236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Early Lollards: A Survey of Popular Lollard Activity in England 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 the Department of History of the University of York, September 1475 p.485)</w:t>
      </w:r>
    </w:p>
    <w:p w14:paraId="15ED3EF4" w14:textId="77777777" w:rsidR="00162368" w:rsidRDefault="00162368" w:rsidP="001623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94C206" w14:textId="77777777" w:rsidR="00162368" w:rsidRDefault="00162368" w:rsidP="0016236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E44089" w14:textId="77777777" w:rsidR="00162368" w:rsidRDefault="00162368" w:rsidP="0016236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February 2022</w:t>
      </w:r>
    </w:p>
    <w:p w14:paraId="44EB6F8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1A453" w14:textId="77777777" w:rsidR="00162368" w:rsidRDefault="00162368" w:rsidP="009139A6">
      <w:r>
        <w:separator/>
      </w:r>
    </w:p>
  </w:endnote>
  <w:endnote w:type="continuationSeparator" w:id="0">
    <w:p w14:paraId="227292B6" w14:textId="77777777" w:rsidR="00162368" w:rsidRDefault="001623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882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F98E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4BF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21EE47" w14:textId="77777777" w:rsidR="00162368" w:rsidRDefault="00162368" w:rsidP="009139A6">
      <w:r>
        <w:separator/>
      </w:r>
    </w:p>
  </w:footnote>
  <w:footnote w:type="continuationSeparator" w:id="0">
    <w:p w14:paraId="31BEA2C6" w14:textId="77777777" w:rsidR="00162368" w:rsidRDefault="001623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8519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2FAE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7F3B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368"/>
    <w:rsid w:val="000666E0"/>
    <w:rsid w:val="00162368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450B0"/>
  <w15:chartTrackingRefBased/>
  <w15:docId w15:val="{68AB8E37-179F-4217-88FE-98C35094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2022-03-13T15:40:00Z</dcterms:created>
  <dcterms:modified xsi:type="dcterms:W3CDTF">2022-03-13T15:41:00Z</dcterms:modified>
</cp:coreProperties>
</file>